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0DF0DF" w14:textId="77777777" w:rsidR="00AB312B" w:rsidRDefault="000B748C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5D0DF0E6" w14:textId="77777777" w:rsidTr="00703861">
        <w:tc>
          <w:tcPr>
            <w:tcW w:w="1131" w:type="dxa"/>
            <w:gridSpan w:val="2"/>
            <w:vAlign w:val="bottom"/>
          </w:tcPr>
          <w:p w14:paraId="5D0DF0E0" w14:textId="77777777" w:rsidR="00AB312B" w:rsidRDefault="000B748C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sdt>
          <w:sdtPr>
            <w:alias w:val="Enter your name:"/>
            <w:tag w:val="Enter your name:"/>
            <w:id w:val="1730107675"/>
            <w:placeholder>
              <w:docPart w:val="A19571F84D744E8A843BCE956C206421"/>
            </w:placeholder>
            <w15:appearance w15:val="hidden"/>
            <w:text/>
          </w:sdtPr>
          <w:sdtEndPr/>
          <w:sdtContent>
            <w:tc>
              <w:tcPr>
                <w:tcW w:w="5503" w:type="dxa"/>
                <w:gridSpan w:val="5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5D0DF0E1" w14:textId="6FCA72C0" w:rsidR="00AB312B" w:rsidRDefault="004B48FA" w:rsidP="00681D7A">
                <w:pPr>
                  <w:pStyle w:val="FormInfo"/>
                </w:pPr>
                <w:r>
                  <w:t>Hive</w:t>
                </w:r>
              </w:p>
            </w:tc>
          </w:sdtContent>
        </w:sdt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5D0DF0E2" w14:textId="77777777" w:rsidR="00AB312B" w:rsidRDefault="000B748C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sdt>
          <w:sdtPr>
            <w:alias w:val="Enter month:"/>
            <w:tag w:val="Enter month:"/>
            <w:id w:val="1072005417"/>
            <w:placeholder>
              <w:docPart w:val="57A4735E1DF640AFA66C3EC3D6132990"/>
            </w:placeholder>
            <w15:appearance w15:val="hidden"/>
            <w:text/>
          </w:sdtPr>
          <w:sdtEndPr/>
          <w:sdtContent>
            <w:tc>
              <w:tcPr>
                <w:tcW w:w="3104" w:type="dxa"/>
                <w:gridSpan w:val="3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5D0DF0E3" w14:textId="77777777" w:rsidR="00AB312B" w:rsidRDefault="00681D7A" w:rsidP="00681D7A">
                <w:pPr>
                  <w:pStyle w:val="FormInfo"/>
                </w:pPr>
                <w:r>
                  <w:t xml:space="preserve">      </w:t>
                </w:r>
                <w:r w:rsidR="000E56A8">
                  <w:t>August</w:t>
                </w:r>
                <w:r>
                  <w:t xml:space="preserve">   </w:t>
                </w:r>
              </w:p>
            </w:tc>
          </w:sdtContent>
        </w:sdt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5D0DF0E4" w14:textId="77777777" w:rsidR="00AB312B" w:rsidRDefault="000B748C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5D0DF0E5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5D0DF0F2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5D0DF0E7" w14:textId="77777777" w:rsidR="00F6378A" w:rsidRDefault="00F6378A" w:rsidP="00681D7A">
            <w:pPr>
              <w:pStyle w:val="Day"/>
            </w:pPr>
            <w:r>
              <w:t>Possible</w:t>
            </w:r>
          </w:p>
          <w:p w14:paraId="5D0DF0E8" w14:textId="77777777" w:rsidR="00CA719B" w:rsidRDefault="00FA5180" w:rsidP="00681D7A">
            <w:pPr>
              <w:pStyle w:val="Day"/>
            </w:pPr>
            <w: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5D0DF0E9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5D0DF0EA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5D0DF0EB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5D0DF0EC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5D0DF0ED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5D0DF0EE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5D0DF0EF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5D0DF0F0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5D0DF0F1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5D0DF0FB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5D0DF0F3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5D0DF0F4" w14:textId="77777777" w:rsidR="00AB312B" w:rsidRDefault="006F11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Summer </w:t>
            </w:r>
            <w:proofErr w:type="spellStart"/>
            <w:r>
              <w:t>derth</w:t>
            </w:r>
            <w:proofErr w:type="spellEnd"/>
          </w:p>
          <w:p w14:paraId="5D0DF0F5" w14:textId="77777777" w:rsidR="006F11F0" w:rsidRDefault="000A4523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Feed: P</w:t>
            </w:r>
            <w:r w:rsidR="006F11F0">
              <w:t>ollen</w:t>
            </w:r>
          </w:p>
          <w:p w14:paraId="5D0DF0F6" w14:textId="77777777" w:rsidR="006F11F0" w:rsidRDefault="000A4523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</w:t>
            </w:r>
            <w:r w:rsidR="006F11F0">
              <w:t>ucrose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D0DF0F7" w14:textId="77777777" w:rsidR="00AB312B" w:rsidRDefault="00AB312B"/>
        </w:tc>
        <w:tc>
          <w:tcPr>
            <w:tcW w:w="2736" w:type="dxa"/>
          </w:tcPr>
          <w:p w14:paraId="5D0DF0F8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D0DF0F9" w14:textId="77777777" w:rsidR="00AB312B" w:rsidRDefault="00AB312B"/>
        </w:tc>
        <w:tc>
          <w:tcPr>
            <w:tcW w:w="2735" w:type="dxa"/>
          </w:tcPr>
          <w:p w14:paraId="5D0DF0FA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5D0DF103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5D0DF0FC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5D0DF0FD" w14:textId="77777777" w:rsidR="00AB312B" w:rsidRDefault="006F11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Remove </w:t>
            </w:r>
            <w:proofErr w:type="spellStart"/>
            <w:r>
              <w:t>Apivar</w:t>
            </w:r>
            <w:proofErr w:type="spellEnd"/>
          </w:p>
          <w:p w14:paraId="5D0DF0FE" w14:textId="77777777" w:rsidR="006F11F0" w:rsidRDefault="006F11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Formic acid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D0DF0FF" w14:textId="77777777" w:rsidR="00AB312B" w:rsidRDefault="00AB312B"/>
        </w:tc>
        <w:tc>
          <w:tcPr>
            <w:tcW w:w="2736" w:type="dxa"/>
          </w:tcPr>
          <w:p w14:paraId="5D0DF100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D0DF101" w14:textId="77777777" w:rsidR="00AB312B" w:rsidRDefault="00AB312B"/>
        </w:tc>
        <w:tc>
          <w:tcPr>
            <w:tcW w:w="2735" w:type="dxa"/>
          </w:tcPr>
          <w:p w14:paraId="5D0DF102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5D0DF10A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5D0DF104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5D0DF105" w14:textId="77777777" w:rsidR="00AB312B" w:rsidRDefault="006F11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Full inspections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D0DF106" w14:textId="77777777" w:rsidR="00AB312B" w:rsidRDefault="00AB312B" w:rsidP="00681D7A"/>
        </w:tc>
        <w:tc>
          <w:tcPr>
            <w:tcW w:w="2736" w:type="dxa"/>
          </w:tcPr>
          <w:p w14:paraId="5D0DF10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D0DF108" w14:textId="77777777" w:rsidR="00AB312B" w:rsidRDefault="00AB312B"/>
        </w:tc>
        <w:tc>
          <w:tcPr>
            <w:tcW w:w="2735" w:type="dxa"/>
          </w:tcPr>
          <w:p w14:paraId="5D0DF109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5D0DF111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5D0DF10B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5D0DF10C" w14:textId="77777777" w:rsidR="00AB312B" w:rsidRDefault="006F11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Place small super end of the month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D0DF10D" w14:textId="77777777" w:rsidR="00AB312B" w:rsidRDefault="00AB312B"/>
        </w:tc>
        <w:tc>
          <w:tcPr>
            <w:tcW w:w="2736" w:type="dxa"/>
          </w:tcPr>
          <w:p w14:paraId="5D0DF10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D0DF10F" w14:textId="77777777" w:rsidR="00AB312B" w:rsidRDefault="00AB312B"/>
        </w:tc>
        <w:tc>
          <w:tcPr>
            <w:tcW w:w="2735" w:type="dxa"/>
          </w:tcPr>
          <w:p w14:paraId="5D0DF110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5D0DF11A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5D0DF112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5D0DF113" w14:textId="77777777" w:rsidR="00AB312B" w:rsidRDefault="006F11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Wax collection/melt</w:t>
            </w:r>
          </w:p>
          <w:p w14:paraId="5D0DF114" w14:textId="77777777" w:rsidR="006F11F0" w:rsidRDefault="006F11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 xml:space="preserve">Provide water source and </w:t>
            </w:r>
          </w:p>
          <w:p w14:paraId="5D0DF115" w14:textId="77777777" w:rsidR="006F11F0" w:rsidRDefault="006F11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  <w:kern w:val="0"/>
              </w:rPr>
              <w:t>Check ventilation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D0DF116" w14:textId="77777777" w:rsidR="00AB312B" w:rsidRDefault="00AB312B"/>
        </w:tc>
        <w:tc>
          <w:tcPr>
            <w:tcW w:w="2736" w:type="dxa"/>
          </w:tcPr>
          <w:p w14:paraId="5D0DF11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D0DF118" w14:textId="77777777" w:rsidR="00AB312B" w:rsidRDefault="00AB312B"/>
        </w:tc>
        <w:tc>
          <w:tcPr>
            <w:tcW w:w="2735" w:type="dxa"/>
          </w:tcPr>
          <w:p w14:paraId="5D0DF119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5D0DF121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5D0DF11B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5D0DF11C" w14:textId="77777777" w:rsidR="00854B57" w:rsidRDefault="00854B57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D0DF11D" w14:textId="77777777" w:rsidR="00AB312B" w:rsidRDefault="00AB312B"/>
        </w:tc>
        <w:tc>
          <w:tcPr>
            <w:tcW w:w="2736" w:type="dxa"/>
          </w:tcPr>
          <w:p w14:paraId="5D0DF11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D0DF11F" w14:textId="77777777" w:rsidR="00AB312B" w:rsidRDefault="00AB312B"/>
        </w:tc>
        <w:tc>
          <w:tcPr>
            <w:tcW w:w="2735" w:type="dxa"/>
          </w:tcPr>
          <w:p w14:paraId="5D0DF120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D0DF122" w14:textId="77777777" w:rsidR="00854B57" w:rsidRDefault="00854B57" w:rsidP="00854B57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DF125" w14:textId="77777777" w:rsidR="004E64D8" w:rsidRDefault="004E64D8">
      <w:pPr>
        <w:spacing w:before="0" w:after="0"/>
      </w:pPr>
      <w:r>
        <w:separator/>
      </w:r>
    </w:p>
  </w:endnote>
  <w:endnote w:type="continuationSeparator" w:id="0">
    <w:p w14:paraId="5D0DF126" w14:textId="77777777" w:rsidR="004E64D8" w:rsidRDefault="004E64D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DF129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DF12A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0A4523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DF12C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DF123" w14:textId="77777777" w:rsidR="004E64D8" w:rsidRDefault="004E64D8">
      <w:pPr>
        <w:spacing w:before="0" w:after="0"/>
      </w:pPr>
      <w:r>
        <w:separator/>
      </w:r>
    </w:p>
  </w:footnote>
  <w:footnote w:type="continuationSeparator" w:id="0">
    <w:p w14:paraId="5D0DF124" w14:textId="77777777" w:rsidR="004E64D8" w:rsidRDefault="004E64D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DF127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DF128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DF12B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0A4523"/>
    <w:rsid w:val="000B748C"/>
    <w:rsid w:val="000E56A8"/>
    <w:rsid w:val="001353F3"/>
    <w:rsid w:val="00175F76"/>
    <w:rsid w:val="00181D24"/>
    <w:rsid w:val="00190FE0"/>
    <w:rsid w:val="001B262C"/>
    <w:rsid w:val="001F1E94"/>
    <w:rsid w:val="002D084C"/>
    <w:rsid w:val="002E3C7A"/>
    <w:rsid w:val="00306CD7"/>
    <w:rsid w:val="004B48FA"/>
    <w:rsid w:val="004E45B5"/>
    <w:rsid w:val="004E64D8"/>
    <w:rsid w:val="004E7DF7"/>
    <w:rsid w:val="004F7C40"/>
    <w:rsid w:val="00596C29"/>
    <w:rsid w:val="005D5FF4"/>
    <w:rsid w:val="006624D3"/>
    <w:rsid w:val="00681D7A"/>
    <w:rsid w:val="006F11F0"/>
    <w:rsid w:val="00703861"/>
    <w:rsid w:val="0075767E"/>
    <w:rsid w:val="00770E32"/>
    <w:rsid w:val="00806759"/>
    <w:rsid w:val="00834BD2"/>
    <w:rsid w:val="008433BA"/>
    <w:rsid w:val="00854B57"/>
    <w:rsid w:val="00891E88"/>
    <w:rsid w:val="00943208"/>
    <w:rsid w:val="009E149C"/>
    <w:rsid w:val="00A2618D"/>
    <w:rsid w:val="00A5569B"/>
    <w:rsid w:val="00AB312B"/>
    <w:rsid w:val="00B67144"/>
    <w:rsid w:val="00BA345E"/>
    <w:rsid w:val="00BA7A0F"/>
    <w:rsid w:val="00BB0EE1"/>
    <w:rsid w:val="00C56526"/>
    <w:rsid w:val="00CA719B"/>
    <w:rsid w:val="00D43612"/>
    <w:rsid w:val="00E509C5"/>
    <w:rsid w:val="00E65E24"/>
    <w:rsid w:val="00EA4764"/>
    <w:rsid w:val="00F5500E"/>
    <w:rsid w:val="00F6378A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D0DF0DF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19571F84D744E8A843BCE956C206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93FA6-CAFC-46A9-9BB2-61C009942464}"/>
      </w:docPartPr>
      <w:docPartBody>
        <w:p w:rsidR="00072E26" w:rsidRDefault="00D55656">
          <w:pPr>
            <w:pStyle w:val="A19571F84D744E8A843BCE956C206421"/>
          </w:pPr>
          <w:r>
            <w:t>Your Name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57A4735E1DF640AFA66C3EC3D613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44F60-DA1C-4EF7-8971-F673D91BBB05}"/>
      </w:docPartPr>
      <w:docPartBody>
        <w:p w:rsidR="00072E26" w:rsidRDefault="00D55656">
          <w:pPr>
            <w:pStyle w:val="57A4735E1DF640AFA66C3EC3D6132990"/>
          </w:pPr>
          <w:r>
            <w:t>Month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72E26"/>
    <w:rsid w:val="00130534"/>
    <w:rsid w:val="001D56C2"/>
    <w:rsid w:val="00936E34"/>
    <w:rsid w:val="00D55656"/>
    <w:rsid w:val="00D864B8"/>
    <w:rsid w:val="00E8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19571F84D744E8A843BCE956C206421">
    <w:name w:val="A19571F84D744E8A843BCE956C206421"/>
  </w:style>
  <w:style w:type="paragraph" w:customStyle="1" w:styleId="A4584424B0AF49D2B603BBF012E6A65C">
    <w:name w:val="A4584424B0AF49D2B603BBF012E6A65C"/>
  </w:style>
  <w:style w:type="paragraph" w:customStyle="1" w:styleId="57A4735E1DF640AFA66C3EC3D6132990">
    <w:name w:val="57A4735E1DF640AFA66C3EC3D6132990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0CEB0-60E3-485D-A56E-349BA5C9C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0</TotalTime>
  <Pages>2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cp:lastPrinted>2020-07-30T17:46:00Z</cp:lastPrinted>
  <dcterms:created xsi:type="dcterms:W3CDTF">2020-11-04T21:59:00Z</dcterms:created>
  <dcterms:modified xsi:type="dcterms:W3CDTF">2020-11-04T21:59:00Z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